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C279F" w14:textId="77777777" w:rsidR="00660AA0" w:rsidRDefault="00660AA0" w:rsidP="00660A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SCHEFFELD (</w:t>
      </w:r>
      <w:proofErr w:type="gramStart"/>
      <w:r>
        <w:rPr>
          <w:rFonts w:cs="Times New Roman"/>
          <w:szCs w:val="24"/>
          <w:u w:val="single"/>
        </w:rPr>
        <w:t>SHEFFELD)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(fl.1469)</w:t>
      </w:r>
    </w:p>
    <w:p w14:paraId="2048ED82" w14:textId="77777777" w:rsidR="00660AA0" w:rsidRDefault="00660AA0" w:rsidP="00660A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Butterwick. Lincolnshire. Gentleman.</w:t>
      </w:r>
    </w:p>
    <w:p w14:paraId="28CC59B0" w14:textId="77777777" w:rsidR="00660AA0" w:rsidRDefault="00660AA0" w:rsidP="00660AA0">
      <w:pPr>
        <w:pStyle w:val="NoSpacing"/>
        <w:rPr>
          <w:rFonts w:cs="Times New Roman"/>
          <w:szCs w:val="24"/>
        </w:rPr>
      </w:pPr>
    </w:p>
    <w:p w14:paraId="42997706" w14:textId="77777777" w:rsidR="00660AA0" w:rsidRDefault="00660AA0" w:rsidP="00660AA0">
      <w:pPr>
        <w:pStyle w:val="NoSpacing"/>
        <w:rPr>
          <w:rFonts w:cs="Times New Roman"/>
          <w:szCs w:val="24"/>
        </w:rPr>
      </w:pPr>
    </w:p>
    <w:p w14:paraId="147802F7" w14:textId="77777777" w:rsidR="00660AA0" w:rsidRDefault="00660AA0" w:rsidP="00660A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Feb.1469</w:t>
      </w:r>
      <w:r>
        <w:rPr>
          <w:rFonts w:cs="Times New Roman"/>
          <w:szCs w:val="24"/>
        </w:rPr>
        <w:tab/>
        <w:t>He was granted a general pardon.</w:t>
      </w:r>
    </w:p>
    <w:p w14:paraId="5B1672C7" w14:textId="77777777" w:rsidR="00660AA0" w:rsidRDefault="00660AA0" w:rsidP="00660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073E2D37" w14:textId="77777777" w:rsidR="00660AA0" w:rsidRDefault="00660AA0" w:rsidP="00660A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by the List and Index Society, 2020, p.59)</w:t>
      </w:r>
    </w:p>
    <w:p w14:paraId="77594030" w14:textId="77777777" w:rsidR="00660AA0" w:rsidRDefault="00660AA0" w:rsidP="00660AA0">
      <w:pPr>
        <w:pStyle w:val="NoSpacing"/>
        <w:rPr>
          <w:rFonts w:cs="Times New Roman"/>
          <w:szCs w:val="24"/>
        </w:rPr>
      </w:pPr>
    </w:p>
    <w:p w14:paraId="36006DE5" w14:textId="77777777" w:rsidR="00660AA0" w:rsidRDefault="00660AA0" w:rsidP="00660AA0">
      <w:pPr>
        <w:pStyle w:val="NoSpacing"/>
        <w:rPr>
          <w:rFonts w:cs="Times New Roman"/>
          <w:szCs w:val="24"/>
        </w:rPr>
      </w:pPr>
    </w:p>
    <w:p w14:paraId="4984B8CA" w14:textId="77777777" w:rsidR="00660AA0" w:rsidRDefault="00660AA0" w:rsidP="00660A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August 2022</w:t>
      </w:r>
    </w:p>
    <w:p w14:paraId="24E2ECF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D9E45" w14:textId="77777777" w:rsidR="00660AA0" w:rsidRDefault="00660AA0" w:rsidP="009139A6">
      <w:r>
        <w:separator/>
      </w:r>
    </w:p>
  </w:endnote>
  <w:endnote w:type="continuationSeparator" w:id="0">
    <w:p w14:paraId="3DE12CD7" w14:textId="77777777" w:rsidR="00660AA0" w:rsidRDefault="00660A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E49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3B8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8C4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8B93C" w14:textId="77777777" w:rsidR="00660AA0" w:rsidRDefault="00660AA0" w:rsidP="009139A6">
      <w:r>
        <w:separator/>
      </w:r>
    </w:p>
  </w:footnote>
  <w:footnote w:type="continuationSeparator" w:id="0">
    <w:p w14:paraId="7BCA7DDC" w14:textId="77777777" w:rsidR="00660AA0" w:rsidRDefault="00660A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3A9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B80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D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AA0"/>
    <w:rsid w:val="000666E0"/>
    <w:rsid w:val="002510B7"/>
    <w:rsid w:val="005C130B"/>
    <w:rsid w:val="00660AA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1D101"/>
  <w15:chartTrackingRefBased/>
  <w15:docId w15:val="{673C580E-CDFA-4EC2-9424-6F2584147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AA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2022-12-19T20:20:00Z</dcterms:created>
  <dcterms:modified xsi:type="dcterms:W3CDTF">2022-12-19T20:21:00Z</dcterms:modified>
</cp:coreProperties>
</file>